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94B47B" w14:textId="3831720F" w:rsidR="007A3C2D" w:rsidRDefault="007A3C2D" w:rsidP="000377ED"/>
    <w:p w14:paraId="66C21A6E" w14:textId="77777777" w:rsidR="007A3C2D" w:rsidRPr="008642EC" w:rsidRDefault="007A3C2D" w:rsidP="007A3C2D">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F7CDAAF" w14:textId="77777777" w:rsidR="007A3C2D" w:rsidRDefault="007A3C2D" w:rsidP="007A3C2D">
      <w:pPr>
        <w:pStyle w:val="BasicParagraph"/>
        <w:suppressAutoHyphens/>
        <w:spacing w:line="240" w:lineRule="auto"/>
        <w:rPr>
          <w:rFonts w:ascii="Times New Roman" w:hAnsi="Times New Roman" w:cs="Times New Roman"/>
          <w:b/>
          <w:bCs/>
          <w:color w:val="000000" w:themeColor="text1"/>
          <w:sz w:val="21"/>
          <w:szCs w:val="21"/>
        </w:rPr>
      </w:pPr>
    </w:p>
    <w:p w14:paraId="33DE348E" w14:textId="77777777" w:rsidR="007A3C2D" w:rsidRPr="00582653" w:rsidRDefault="007A3C2D" w:rsidP="007A3C2D">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E930247" w14:textId="77777777" w:rsidR="007A3C2D" w:rsidRDefault="007A3C2D" w:rsidP="007A3C2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8CB3DB4" w14:textId="77777777" w:rsidR="007A3C2D" w:rsidRDefault="007A3C2D" w:rsidP="007A3C2D">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480AE90C" w14:textId="77777777" w:rsidR="007A3C2D" w:rsidRPr="00582653" w:rsidRDefault="007A3C2D" w:rsidP="007A3C2D">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A870AB1" wp14:editId="69B1FAA5">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59B5636" w14:textId="6A7559A0" w:rsidR="007A3C2D" w:rsidRDefault="007A3C2D" w:rsidP="007A3C2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BSBPMG430_Toolkit 4 Completed forms and templates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3474231" w14:textId="77777777" w:rsidR="007A3C2D" w:rsidRDefault="007A3C2D" w:rsidP="007A3C2D">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2FC30CD8" w14:textId="77777777" w:rsidR="007A3C2D" w:rsidRPr="00582653" w:rsidRDefault="007A3C2D" w:rsidP="007A3C2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8D09967" w14:textId="77777777" w:rsidR="007A3C2D" w:rsidRPr="00582653" w:rsidRDefault="007A3C2D" w:rsidP="007A3C2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599E394" w14:textId="77777777" w:rsidR="007A3C2D" w:rsidRPr="008642EC" w:rsidRDefault="007A3C2D" w:rsidP="007A3C2D">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BBC7278" w14:textId="77777777" w:rsidR="007A3C2D" w:rsidRPr="008642EC" w:rsidRDefault="007A3C2D" w:rsidP="007A3C2D">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78026EF" w14:textId="77777777" w:rsidR="007A3C2D" w:rsidRPr="00582653" w:rsidRDefault="007A3C2D" w:rsidP="007A3C2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A626148" w14:textId="77777777" w:rsidR="007A3C2D" w:rsidRPr="008642EC" w:rsidRDefault="007A3C2D" w:rsidP="007A3C2D">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B3B0BC8" w14:textId="77777777" w:rsidR="007A3C2D" w:rsidRPr="008642EC" w:rsidRDefault="007A3C2D" w:rsidP="007A3C2D">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33FBE9E" w14:textId="77777777" w:rsidR="007A3C2D" w:rsidRPr="00582653" w:rsidRDefault="007A3C2D" w:rsidP="007A3C2D">
      <w:pPr>
        <w:pStyle w:val="BasicParagraph"/>
        <w:suppressAutoHyphens/>
        <w:spacing w:line="240" w:lineRule="auto"/>
        <w:rPr>
          <w:rFonts w:ascii="Times New Roman" w:hAnsi="Times New Roman" w:cs="Times New Roman"/>
          <w:color w:val="000000" w:themeColor="text1"/>
          <w:sz w:val="21"/>
          <w:szCs w:val="21"/>
        </w:rPr>
      </w:pPr>
    </w:p>
    <w:p w14:paraId="0F806767" w14:textId="77777777" w:rsidR="007A3C2D" w:rsidRPr="00582653" w:rsidRDefault="007A3C2D" w:rsidP="007A3C2D">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C0B9024" w14:textId="77777777" w:rsidR="007A3C2D" w:rsidRDefault="007A3C2D" w:rsidP="007A3C2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2A597FB" w14:textId="77777777" w:rsidR="007A3C2D" w:rsidRDefault="007A3C2D" w:rsidP="007A3C2D">
      <w:pPr>
        <w:pStyle w:val="BasicParagraph"/>
        <w:suppressAutoHyphens/>
        <w:spacing w:line="240" w:lineRule="auto"/>
        <w:ind w:left="720"/>
        <w:rPr>
          <w:rFonts w:ascii="Times New Roman" w:hAnsi="Times New Roman" w:cs="Times New Roman"/>
          <w:color w:val="000000" w:themeColor="text1"/>
          <w:sz w:val="21"/>
          <w:szCs w:val="21"/>
        </w:rPr>
      </w:pPr>
    </w:p>
    <w:p w14:paraId="55C46F65" w14:textId="77777777" w:rsidR="007A3C2D" w:rsidRDefault="007A3C2D" w:rsidP="007A3C2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BF24F3A" w14:textId="77777777" w:rsidR="007A3C2D" w:rsidRDefault="007A3C2D" w:rsidP="007A3C2D">
      <w:pPr>
        <w:pStyle w:val="BasicParagraph"/>
        <w:suppressAutoHyphens/>
        <w:spacing w:line="240" w:lineRule="auto"/>
        <w:ind w:left="1440"/>
        <w:rPr>
          <w:rFonts w:ascii="Times New Roman" w:hAnsi="Times New Roman" w:cs="Times New Roman"/>
          <w:color w:val="000000" w:themeColor="text1"/>
          <w:sz w:val="21"/>
          <w:szCs w:val="21"/>
        </w:rPr>
      </w:pPr>
    </w:p>
    <w:p w14:paraId="49D66698" w14:textId="77777777" w:rsidR="007A3C2D" w:rsidRDefault="007A3C2D" w:rsidP="007A3C2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12ABF3E" w14:textId="77777777" w:rsidR="007A3C2D" w:rsidRDefault="007A3C2D" w:rsidP="007A3C2D">
      <w:pPr>
        <w:pStyle w:val="BasicParagraph"/>
        <w:suppressAutoHyphens/>
        <w:spacing w:line="240" w:lineRule="auto"/>
        <w:ind w:left="1440"/>
        <w:rPr>
          <w:rFonts w:ascii="Times New Roman" w:hAnsi="Times New Roman" w:cs="Times New Roman"/>
          <w:color w:val="000000" w:themeColor="text1"/>
          <w:sz w:val="21"/>
          <w:szCs w:val="21"/>
        </w:rPr>
      </w:pPr>
    </w:p>
    <w:p w14:paraId="1FF78830" w14:textId="77777777" w:rsidR="007A3C2D" w:rsidRDefault="007A3C2D" w:rsidP="007A3C2D">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6306B08" w14:textId="77777777" w:rsidR="007A3C2D" w:rsidRDefault="007A3C2D" w:rsidP="007A3C2D"/>
    <w:p w14:paraId="5BF1877C" w14:textId="77777777" w:rsidR="007A3C2D" w:rsidRDefault="007A3C2D">
      <w:pPr>
        <w:spacing w:before="0" w:after="160" w:line="259" w:lineRule="auto"/>
      </w:pPr>
      <w:r>
        <w:br w:type="page"/>
      </w:r>
    </w:p>
    <w:p w14:paraId="16AE4FA0" w14:textId="77777777" w:rsidR="00DA4845" w:rsidRDefault="00DA4845" w:rsidP="000377ED"/>
    <w:p w14:paraId="7BB72E23" w14:textId="55DD91C9" w:rsidR="00537D5F" w:rsidRPr="000377ED" w:rsidRDefault="00537D5F" w:rsidP="000377ED">
      <w:r>
        <w:t>Completed forms or templates for this unit are embedded in the Illustrative examples</w:t>
      </w:r>
    </w:p>
    <w:sectPr w:rsidR="00537D5F" w:rsidRPr="000377ED" w:rsidSect="007A3C2D">
      <w:headerReference w:type="default" r:id="rId14"/>
      <w:footerReference w:type="default" r:id="rId15"/>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1A0FBEDE">
                      <wp:simplePos x="0" y="0"/>
                      <wp:positionH relativeFrom="column">
                        <wp:posOffset>-906780</wp:posOffset>
                      </wp:positionH>
                      <wp:positionV relativeFrom="paragraph">
                        <wp:posOffset>207010</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FC1F26D" id="Rectangle 9" o:spid="_x0000_s1026" style="position:absolute;margin-left:-71.4pt;margin-top:16.3pt;width:597.6pt;height:34.2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" fillcolor="#85be00 [3205]" stroked="f" strokeweight="2p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37D5F"/>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3C2D"/>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F29E6"/>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7A3C2D"/>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7A3C2D"/>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4B9FD-5F1B-4334-8AB2-E6F19091641B}"/>
</file>

<file path=customXml/itemProps2.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3.xml><?xml version="1.0" encoding="utf-8"?>
<ds:datastoreItem xmlns:ds="http://schemas.openxmlformats.org/officeDocument/2006/customXml" ds:itemID="{6AE2F2DE-6026-4EEC-B91E-D009710D7D16}">
  <ds:schemaRefs>
    <ds:schemaRef ds:uri="http://purl.org/dc/elements/1.1/"/>
    <ds:schemaRef ds:uri="http://schemas.microsoft.com/office/2006/documentManagement/types"/>
    <ds:schemaRef ds:uri="http://purl.org/dc/terms/"/>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8d123187-21fe-47d9-bb38-a24fa2382a13"/>
    <ds:schemaRef ds:uri="23712732-1a11-42b5-ab16-3cafd502a338"/>
    <ds:schemaRef ds:uri="http://purl.org/dc/dcmitype/"/>
  </ds:schemaRefs>
</ds:datastoreItem>
</file>

<file path=customXml/itemProps4.xml><?xml version="1.0" encoding="utf-8"?>
<ds:datastoreItem xmlns:ds="http://schemas.openxmlformats.org/officeDocument/2006/customXml" ds:itemID="{7BD9D1D2-7E2D-4A2D-B51D-82364B2C8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3</TotalTime>
  <Pages>2</Pages>
  <Words>457</Words>
  <Characters>2610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3</cp:revision>
  <dcterms:created xsi:type="dcterms:W3CDTF">2022-07-25T05:52:00Z</dcterms:created>
  <dcterms:modified xsi:type="dcterms:W3CDTF">2023-07-06T05:02:00Z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